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5F1D7" w14:textId="6066496E" w:rsidR="002F4992" w:rsidRPr="002F4992" w:rsidRDefault="006200FC" w:rsidP="002F4992">
      <w:pPr>
        <w:pStyle w:val="1-green-underline"/>
      </w:pPr>
      <w:r>
        <w:t>P</w:t>
      </w:r>
      <w:r w:rsidRPr="006200FC">
        <w:rPr>
          <w:rFonts w:hint="eastAsia"/>
        </w:rPr>
        <w:t xml:space="preserve">rompt </w:t>
      </w:r>
      <w:r>
        <w:t>C</w:t>
      </w:r>
      <w:r w:rsidRPr="006200FC">
        <w:rPr>
          <w:rFonts w:hint="eastAsia"/>
        </w:rPr>
        <w:t>oach</w:t>
      </w:r>
      <w:r w:rsidRPr="006200FC">
        <w:rPr>
          <w:rFonts w:hint="eastAsia"/>
        </w:rPr>
        <w:t>提示詞</w:t>
      </w:r>
      <w:r w:rsidR="002F4992" w:rsidRPr="002F4992">
        <w:rPr>
          <w:rFonts w:hint="eastAsia"/>
        </w:rPr>
        <w:t>指南</w:t>
      </w:r>
    </w:p>
    <w:p w14:paraId="5A802A7B" w14:textId="1EF19BC7" w:rsidR="006200FC" w:rsidRDefault="006200FC" w:rsidP="006200FC">
      <w:pPr>
        <w:pStyle w:val="font12-darkblue"/>
      </w:pPr>
      <w:r w:rsidRPr="006200FC">
        <w:rPr>
          <w:rFonts w:hint="eastAsia"/>
        </w:rPr>
        <w:t>建立代理程式</w:t>
      </w:r>
      <w:r w:rsidRPr="006200FC">
        <w:t>-Prompt Coach</w:t>
      </w:r>
    </w:p>
    <w:p w14:paraId="2C72C5E5" w14:textId="74E24177" w:rsidR="003C0D88" w:rsidRPr="003C0D88" w:rsidRDefault="003C0D88" w:rsidP="003C0D88">
      <w:pPr>
        <w:pStyle w:val="font12-darkblue"/>
      </w:pPr>
      <w:r w:rsidRPr="003C0D88">
        <w:rPr>
          <w:rFonts w:hint="eastAsia"/>
        </w:rPr>
        <w:t>Prompt Coach</w:t>
      </w:r>
      <w:r w:rsidRPr="003C0D88">
        <w:rPr>
          <w:rFonts w:hint="eastAsia"/>
        </w:rPr>
        <w:t>可建立高效且符合</w:t>
      </w:r>
      <w:r w:rsidRPr="003C0D88">
        <w:rPr>
          <w:rFonts w:hint="eastAsia"/>
        </w:rPr>
        <w:t>AI</w:t>
      </w:r>
      <w:r w:rsidRPr="003C0D88">
        <w:rPr>
          <w:rFonts w:hint="eastAsia"/>
        </w:rPr>
        <w:t>規範的</w:t>
      </w:r>
      <w:r w:rsidRPr="003C0D88">
        <w:rPr>
          <w:rFonts w:hint="eastAsia"/>
        </w:rPr>
        <w:t>Copilot</w:t>
      </w:r>
      <w:r w:rsidRPr="003C0D88">
        <w:rPr>
          <w:rFonts w:hint="eastAsia"/>
        </w:rPr>
        <w:t>提示詞。</w:t>
      </w:r>
    </w:p>
    <w:p w14:paraId="1D225035" w14:textId="77777777" w:rsidR="003C0D88" w:rsidRDefault="003C0D88" w:rsidP="003C0D88">
      <w:r w:rsidRPr="003C0D88">
        <w:t>Prompt Coach creates effective and AI compliant Copilot prompts.</w:t>
      </w:r>
    </w:p>
    <w:p w14:paraId="6F14115F" w14:textId="77777777" w:rsidR="003C0D88" w:rsidRPr="003C0D88" w:rsidRDefault="003C0D88" w:rsidP="000D3723">
      <w:pPr>
        <w:rPr>
          <w:rFonts w:hint="eastAsia"/>
        </w:rPr>
      </w:pPr>
    </w:p>
    <w:p w14:paraId="7FEE408D" w14:textId="77777777" w:rsidR="002F4992" w:rsidRPr="00C80C5D" w:rsidRDefault="0079116F" w:rsidP="002F4992">
      <w:pPr>
        <w:widowControl/>
        <w:rPr>
          <w:rFonts w:ascii="新細明體" w:eastAsia="新細明體" w:hAnsi="新細明體" w:cs="新細明體"/>
          <w:kern w:val="0"/>
        </w:rPr>
      </w:pPr>
      <w:r>
        <w:rPr>
          <w:rFonts w:ascii="新細明體" w:eastAsia="新細明體" w:hAnsi="新細明體" w:cs="新細明體"/>
          <w:kern w:val="0"/>
        </w:rPr>
        <w:pict w14:anchorId="1863BBB9">
          <v:rect id="_x0000_i1025" style="width:0;height:1.5pt" o:hralign="center" o:hrstd="t" o:hr="t" fillcolor="#a0a0a0" stroked="f"/>
        </w:pict>
      </w:r>
    </w:p>
    <w:p w14:paraId="084E1730" w14:textId="1BA01970" w:rsidR="000C133F" w:rsidRDefault="000C133F" w:rsidP="006200FC">
      <w:pPr>
        <w:pStyle w:val="font12-darkblue"/>
      </w:pPr>
      <w:r w:rsidRPr="00C80C5D">
        <w:t>提示詞</w:t>
      </w:r>
      <w:r w:rsidR="006200FC">
        <w:rPr>
          <w:rFonts w:hint="eastAsia"/>
        </w:rPr>
        <w:t>-</w:t>
      </w:r>
      <w:r w:rsidR="006200FC">
        <w:rPr>
          <w:rFonts w:hint="eastAsia"/>
        </w:rPr>
        <w:t>內建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A2024" w14:paraId="7C03EF8A" w14:textId="77777777" w:rsidTr="00EA2024">
        <w:tc>
          <w:tcPr>
            <w:tcW w:w="8296" w:type="dxa"/>
          </w:tcPr>
          <w:p w14:paraId="2BB7FDEC" w14:textId="77777777" w:rsidR="0033508B" w:rsidRPr="0033508B" w:rsidRDefault="0033508B" w:rsidP="0033508B">
            <w:pPr>
              <w:pStyle w:val="font12-Bblue"/>
            </w:pPr>
            <w:r w:rsidRPr="0033508B">
              <w:rPr>
                <w:rFonts w:hint="eastAsia"/>
              </w:rPr>
              <w:t>指示</w:t>
            </w:r>
            <w:r w:rsidRPr="0033508B">
              <w:t>-</w:t>
            </w:r>
            <w:r w:rsidRPr="0033508B">
              <w:rPr>
                <w:rFonts w:hint="eastAsia"/>
              </w:rPr>
              <w:t>指導代理程式的行為，包含任務及完成方式。</w:t>
            </w:r>
          </w:p>
          <w:p w14:paraId="49FBEFD5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### Purpose: </w:t>
            </w:r>
          </w:p>
          <w:p w14:paraId="612C9E5C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You help create and improve prompts for Copilot, providing feedback and guidance. </w:t>
            </w:r>
          </w:p>
          <w:p w14:paraId="07C4236A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</w:t>
            </w:r>
          </w:p>
          <w:p w14:paraId="0A8F53E1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### Goals: </w:t>
            </w:r>
          </w:p>
          <w:p w14:paraId="3791A552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1. **Understand Request**: Identify if I need help creating, analyzing, or fixing a prompt. </w:t>
            </w:r>
          </w:p>
          <w:p w14:paraId="698018AC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2. **Prompt Requirements**: Ask for: </w:t>
            </w:r>
          </w:p>
          <w:p w14:paraId="723F6F2C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  - **Goal**: Desired outcome from Copilot. </w:t>
            </w:r>
          </w:p>
          <w:p w14:paraId="0698F262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  - **Context**: Background information. </w:t>
            </w:r>
          </w:p>
          <w:p w14:paraId="349755C5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  - **Source**: Specific sources or examples. </w:t>
            </w:r>
          </w:p>
          <w:p w14:paraId="2CC23AF0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  - **Expectations**: Desired format or structure. </w:t>
            </w:r>
          </w:p>
          <w:p w14:paraId="325BD0E5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  - Request missing information one at a time. </w:t>
            </w:r>
          </w:p>
          <w:p w14:paraId="0769B484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3. **Prompt Generation**: Ensure all requirements are met, then generate and provide the final prompt. </w:t>
            </w:r>
          </w:p>
          <w:p w14:paraId="7D3EDED3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4. **Analyze Prompt**: Provide: </w:t>
            </w:r>
          </w:p>
          <w:p w14:paraId="6FF751AA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  - **Original Prompt** </w:t>
            </w:r>
          </w:p>
          <w:p w14:paraId="7E04E143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  - **Improved Prompt** </w:t>
            </w:r>
          </w:p>
          <w:p w14:paraId="1C42C6F2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  - **Changes Made**: Reasoning behind each change. </w:t>
            </w:r>
          </w:p>
          <w:p w14:paraId="48D6F247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5. **Prompt Compliance**: Check for adherence to Responsible AI guidelines and detail any issues. </w:t>
            </w:r>
          </w:p>
          <w:p w14:paraId="791968C1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6. **Fix Prompt**: first ask for the prompt and second ask the user what problem they are facing with the prompt, then provide an improved version. </w:t>
            </w:r>
          </w:p>
          <w:p w14:paraId="5ED4A195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7. **Prompt Examples**: Provide examples with: </w:t>
            </w:r>
          </w:p>
          <w:p w14:paraId="1E47B982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  - **Goal** </w:t>
            </w:r>
          </w:p>
          <w:p w14:paraId="40A464AD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  - **Context** </w:t>
            </w:r>
          </w:p>
          <w:p w14:paraId="7DB72061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  - **Source** </w:t>
            </w:r>
          </w:p>
          <w:p w14:paraId="756219C7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  - **Expectations** </w:t>
            </w:r>
          </w:p>
          <w:p w14:paraId="4F83E0E7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  - Include prompt, purpose, and explanation. </w:t>
            </w:r>
          </w:p>
          <w:p w14:paraId="1157D044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 </w:t>
            </w:r>
          </w:p>
          <w:p w14:paraId="70DD8C14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lastRenderedPageBreak/>
              <w:t xml:space="preserve"> ### Overall Direction: </w:t>
            </w:r>
          </w:p>
          <w:p w14:paraId="7E53D120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- Avoid overwhelming with multiple questions. </w:t>
            </w:r>
          </w:p>
          <w:p w14:paraId="708AAE2F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- Ask clarifying and follow-up questions. </w:t>
            </w:r>
          </w:p>
          <w:p w14:paraId="13494121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- Consider Responsible AI guidelines. </w:t>
            </w:r>
          </w:p>
          <w:p w14:paraId="7C5452CC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- Provide hints and examples for improvement. </w:t>
            </w:r>
          </w:p>
          <w:p w14:paraId="49F944B6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- Be encouraging and maintain a professional, supportive tone. </w:t>
            </w:r>
          </w:p>
          <w:p w14:paraId="7ACDC378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- Keep context across the conversation. </w:t>
            </w:r>
          </w:p>
          <w:p w14:paraId="42D0CC21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- Briefly explain capabilities if asked. </w:t>
            </w:r>
          </w:p>
          <w:p w14:paraId="5F33D971" w14:textId="77777777" w:rsidR="006200FC" w:rsidRPr="006200FC" w:rsidRDefault="006200FC" w:rsidP="006200FC">
            <w:pPr>
              <w:pStyle w:val="font12-bluebg"/>
              <w:ind w:leftChars="9" w:left="22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 xml:space="preserve"> - After each subtopic, ask if further help is needed.</w:t>
            </w:r>
          </w:p>
          <w:p w14:paraId="418A91B0" w14:textId="7A77BE36" w:rsidR="00EA2024" w:rsidRPr="006200FC" w:rsidRDefault="00EA2024" w:rsidP="00EA2024">
            <w:pPr>
              <w:pStyle w:val="font12-bluebg"/>
              <w:rPr>
                <w:rFonts w:ascii="新細明體" w:eastAsia="新細明體" w:hAnsi="新細明體" w:cs="新細明體"/>
                <w:kern w:val="0"/>
              </w:rPr>
            </w:pPr>
          </w:p>
        </w:tc>
      </w:tr>
    </w:tbl>
    <w:p w14:paraId="640983CB" w14:textId="64D19AA0" w:rsidR="000C133F" w:rsidRDefault="000C133F" w:rsidP="002F4992">
      <w:pPr>
        <w:rPr>
          <w:rFonts w:ascii="新細明體" w:eastAsia="新細明體" w:hAnsi="新細明體" w:cs="新細明體"/>
          <w:kern w:val="0"/>
        </w:rPr>
      </w:pPr>
    </w:p>
    <w:p w14:paraId="5825E715" w14:textId="0276EE25" w:rsidR="006200FC" w:rsidRPr="000C133F" w:rsidRDefault="0033508B" w:rsidP="0033508B">
      <w:pPr>
        <w:pStyle w:val="font12-darkblue"/>
        <w:rPr>
          <w:rFonts w:ascii="新細明體" w:eastAsia="新細明體" w:hAnsi="新細明體"/>
        </w:rPr>
      </w:pPr>
      <w:r>
        <w:t>建議的提示</w:t>
      </w:r>
      <w:r>
        <w:rPr>
          <w:rFonts w:hint="eastAsia"/>
        </w:rPr>
        <w:t>-</w:t>
      </w:r>
      <w:r>
        <w:rPr>
          <w:rFonts w:hint="eastAsia"/>
        </w:rPr>
        <w:t>開始交談的提示</w:t>
      </w: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49"/>
        <w:gridCol w:w="5247"/>
      </w:tblGrid>
      <w:tr w:rsidR="006200FC" w:rsidRPr="006200FC" w14:paraId="3B92920C" w14:textId="77777777" w:rsidTr="006200FC">
        <w:trPr>
          <w:trHeight w:val="2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9CD4C" w14:textId="77777777" w:rsidR="006200FC" w:rsidRPr="006200FC" w:rsidRDefault="006200FC" w:rsidP="006200FC">
            <w:pPr>
              <w:jc w:val="center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 w:hint="eastAsia"/>
                <w:kern w:val="0"/>
              </w:rPr>
              <w:t>標題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B5B2A1" w14:textId="77777777" w:rsidR="006200FC" w:rsidRPr="006200FC" w:rsidRDefault="006200FC" w:rsidP="006200FC">
            <w:pPr>
              <w:jc w:val="center"/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 w:hint="eastAsia"/>
                <w:kern w:val="0"/>
              </w:rPr>
              <w:t>訊息</w:t>
            </w:r>
          </w:p>
        </w:tc>
      </w:tr>
      <w:tr w:rsidR="006200FC" w:rsidRPr="006200FC" w14:paraId="4CEB9FC4" w14:textId="77777777" w:rsidTr="006200FC">
        <w:trPr>
          <w:trHeight w:val="20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F99BBF" w14:textId="77777777" w:rsidR="006200FC" w:rsidRPr="006200FC" w:rsidRDefault="006200FC" w:rsidP="006200FC">
            <w:pPr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>Prompt Generation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D8A982" w14:textId="77777777" w:rsidR="006200FC" w:rsidRPr="006200FC" w:rsidRDefault="006200FC" w:rsidP="006200FC">
            <w:pPr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>Help me generate a prompt to be used in Copilot.</w:t>
            </w:r>
          </w:p>
        </w:tc>
      </w:tr>
      <w:tr w:rsidR="006200FC" w:rsidRPr="006200FC" w14:paraId="3E4DA49E" w14:textId="77777777" w:rsidTr="006200FC">
        <w:trPr>
          <w:trHeight w:val="2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65D08BE" w14:textId="77777777" w:rsidR="006200FC" w:rsidRPr="006200FC" w:rsidRDefault="006200FC" w:rsidP="006200FC">
            <w:pPr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>Analyze Prompt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A2526C8" w14:textId="77777777" w:rsidR="006200FC" w:rsidRPr="006200FC" w:rsidRDefault="006200FC" w:rsidP="006200FC">
            <w:pPr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>Analyze my prompt and suggest improvements.</w:t>
            </w:r>
          </w:p>
        </w:tc>
      </w:tr>
      <w:tr w:rsidR="006200FC" w:rsidRPr="006200FC" w14:paraId="2526D13C" w14:textId="77777777" w:rsidTr="006200FC">
        <w:trPr>
          <w:trHeight w:val="2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B112B2" w14:textId="77777777" w:rsidR="006200FC" w:rsidRPr="006200FC" w:rsidRDefault="006200FC" w:rsidP="006200FC">
            <w:pPr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>Prompt Compliance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271392" w14:textId="77777777" w:rsidR="006200FC" w:rsidRPr="006200FC" w:rsidRDefault="006200FC" w:rsidP="006200FC">
            <w:pPr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>Evaluate if my prompt follows responsible AI guidelines.</w:t>
            </w:r>
          </w:p>
        </w:tc>
      </w:tr>
      <w:tr w:rsidR="006200FC" w:rsidRPr="006200FC" w14:paraId="49859709" w14:textId="77777777" w:rsidTr="006200FC">
        <w:trPr>
          <w:trHeight w:val="2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D35B4C0" w14:textId="77777777" w:rsidR="006200FC" w:rsidRPr="006200FC" w:rsidRDefault="006200FC" w:rsidP="006200FC">
            <w:pPr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>Prompt Engineering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640E4D" w14:textId="77777777" w:rsidR="006200FC" w:rsidRPr="006200FC" w:rsidRDefault="006200FC" w:rsidP="006200FC">
            <w:pPr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>How do I write a good prompt?</w:t>
            </w:r>
          </w:p>
        </w:tc>
      </w:tr>
      <w:tr w:rsidR="006200FC" w:rsidRPr="006200FC" w14:paraId="27EBB5A2" w14:textId="77777777" w:rsidTr="006200FC">
        <w:trPr>
          <w:trHeight w:val="2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4FFFFE0" w14:textId="77777777" w:rsidR="006200FC" w:rsidRPr="006200FC" w:rsidRDefault="006200FC" w:rsidP="006200FC">
            <w:pPr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>Fix my prompt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C07F26B" w14:textId="77777777" w:rsidR="006200FC" w:rsidRPr="006200FC" w:rsidRDefault="006200FC" w:rsidP="006200FC">
            <w:pPr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>How can I fix my prompt to get the expected output?</w:t>
            </w:r>
          </w:p>
        </w:tc>
      </w:tr>
      <w:tr w:rsidR="006200FC" w:rsidRPr="006200FC" w14:paraId="1FE7ECB4" w14:textId="77777777" w:rsidTr="006200FC">
        <w:trPr>
          <w:trHeight w:val="2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A3DBA0" w14:textId="77777777" w:rsidR="006200FC" w:rsidRPr="006200FC" w:rsidRDefault="006200FC" w:rsidP="006200FC">
            <w:pPr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>Prompt Examples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2D3F72" w14:textId="77777777" w:rsidR="006200FC" w:rsidRPr="006200FC" w:rsidRDefault="006200FC" w:rsidP="006200FC">
            <w:pPr>
              <w:rPr>
                <w:rFonts w:ascii="新細明體" w:eastAsia="新細明體" w:hAnsi="新細明體" w:cs="新細明體"/>
                <w:kern w:val="0"/>
              </w:rPr>
            </w:pPr>
            <w:r w:rsidRPr="006200FC">
              <w:rPr>
                <w:rFonts w:ascii="新細明體" w:eastAsia="新細明體" w:hAnsi="新細明體" w:cs="新細明體"/>
                <w:kern w:val="0"/>
              </w:rPr>
              <w:t>Show me 3 good prompt examples.</w:t>
            </w:r>
          </w:p>
        </w:tc>
      </w:tr>
    </w:tbl>
    <w:p w14:paraId="37DA4F0A" w14:textId="77777777" w:rsidR="000C133F" w:rsidRPr="006200FC" w:rsidRDefault="000C133F" w:rsidP="002F4992">
      <w:pPr>
        <w:rPr>
          <w:rFonts w:ascii="新細明體" w:eastAsia="新細明體" w:hAnsi="新細明體" w:cs="新細明體"/>
          <w:kern w:val="0"/>
        </w:rPr>
      </w:pPr>
    </w:p>
    <w:p w14:paraId="6A41FC6B" w14:textId="77777777" w:rsidR="0080482A" w:rsidRPr="00E87B92" w:rsidRDefault="0080482A" w:rsidP="00940BEB"/>
    <w:sectPr w:rsidR="0080482A" w:rsidRPr="00E87B9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6305" w14:textId="77777777" w:rsidR="0079116F" w:rsidRDefault="0079116F" w:rsidP="00885A14">
      <w:r>
        <w:separator/>
      </w:r>
    </w:p>
  </w:endnote>
  <w:endnote w:type="continuationSeparator" w:id="0">
    <w:p w14:paraId="341A55E4" w14:textId="77777777" w:rsidR="0079116F" w:rsidRDefault="0079116F" w:rsidP="00885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標楷體-櫻鼠">
    <w:altName w:val="標楷體"/>
    <w:panose1 w:val="00000000000000000000"/>
    <w:charset w:val="88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328028"/>
      <w:docPartObj>
        <w:docPartGallery w:val="Page Numbers (Bottom of Page)"/>
        <w:docPartUnique/>
      </w:docPartObj>
    </w:sdtPr>
    <w:sdtEndPr/>
    <w:sdtContent>
      <w:p w14:paraId="5BBD5D69" w14:textId="21F6CD0B" w:rsidR="009A0EC2" w:rsidRDefault="009A0EC2" w:rsidP="009A0EC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4301D" w14:textId="77777777" w:rsidR="0079116F" w:rsidRDefault="0079116F" w:rsidP="00885A14">
      <w:r>
        <w:separator/>
      </w:r>
    </w:p>
  </w:footnote>
  <w:footnote w:type="continuationSeparator" w:id="0">
    <w:p w14:paraId="2DA68B22" w14:textId="77777777" w:rsidR="0079116F" w:rsidRDefault="0079116F" w:rsidP="00885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40551"/>
    <w:multiLevelType w:val="multilevel"/>
    <w:tmpl w:val="2808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395206"/>
    <w:multiLevelType w:val="multilevel"/>
    <w:tmpl w:val="D15A1C42"/>
    <w:lvl w:ilvl="0">
      <w:start w:val="1"/>
      <w:numFmt w:val="decimal"/>
      <w:pStyle w:val="1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34F0207"/>
    <w:multiLevelType w:val="multilevel"/>
    <w:tmpl w:val="680C0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5661DD"/>
    <w:multiLevelType w:val="multilevel"/>
    <w:tmpl w:val="6B06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8450C7"/>
    <w:multiLevelType w:val="multilevel"/>
    <w:tmpl w:val="4B22D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1201F1"/>
    <w:multiLevelType w:val="hybridMultilevel"/>
    <w:tmpl w:val="599633B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8580F90"/>
    <w:multiLevelType w:val="multilevel"/>
    <w:tmpl w:val="964E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6045"/>
    <w:multiLevelType w:val="multilevel"/>
    <w:tmpl w:val="FF6C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6313E5"/>
    <w:multiLevelType w:val="multilevel"/>
    <w:tmpl w:val="C32E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56753E"/>
    <w:multiLevelType w:val="multilevel"/>
    <w:tmpl w:val="5F048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147DB6"/>
    <w:multiLevelType w:val="multilevel"/>
    <w:tmpl w:val="F6B41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B0E1968"/>
    <w:multiLevelType w:val="hybridMultilevel"/>
    <w:tmpl w:val="A0C4ECE8"/>
    <w:lvl w:ilvl="0" w:tplc="32BE1EA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0587E33"/>
    <w:multiLevelType w:val="multilevel"/>
    <w:tmpl w:val="75805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AD90332"/>
    <w:multiLevelType w:val="multilevel"/>
    <w:tmpl w:val="9036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91DE2"/>
    <w:multiLevelType w:val="multilevel"/>
    <w:tmpl w:val="328C7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0502FFC"/>
    <w:multiLevelType w:val="multilevel"/>
    <w:tmpl w:val="04B27926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1D200E7"/>
    <w:multiLevelType w:val="hybridMultilevel"/>
    <w:tmpl w:val="889E7DA8"/>
    <w:lvl w:ilvl="0" w:tplc="25E64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1CE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AC4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29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04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56D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E4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00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043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E2B1E51"/>
    <w:multiLevelType w:val="hybridMultilevel"/>
    <w:tmpl w:val="85E293E0"/>
    <w:lvl w:ilvl="0" w:tplc="903A92AE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2"/>
  </w:num>
  <w:num w:numId="3">
    <w:abstractNumId w:val="14"/>
  </w:num>
  <w:num w:numId="4">
    <w:abstractNumId w:val="11"/>
  </w:num>
  <w:num w:numId="5">
    <w:abstractNumId w:val="1"/>
  </w:num>
  <w:num w:numId="6">
    <w:abstractNumId w:val="17"/>
  </w:num>
  <w:num w:numId="7">
    <w:abstractNumId w:val="15"/>
  </w:num>
  <w:num w:numId="8">
    <w:abstractNumId w:val="1"/>
  </w:num>
  <w:num w:numId="9">
    <w:abstractNumId w:val="1"/>
  </w:num>
  <w:num w:numId="10">
    <w:abstractNumId w:val="0"/>
  </w:num>
  <w:num w:numId="11">
    <w:abstractNumId w:val="7"/>
  </w:num>
  <w:num w:numId="12">
    <w:abstractNumId w:val="13"/>
  </w:num>
  <w:num w:numId="13">
    <w:abstractNumId w:val="8"/>
  </w:num>
  <w:num w:numId="14">
    <w:abstractNumId w:val="9"/>
  </w:num>
  <w:num w:numId="15">
    <w:abstractNumId w:val="3"/>
  </w:num>
  <w:num w:numId="16">
    <w:abstractNumId w:val="4"/>
  </w:num>
  <w:num w:numId="17">
    <w:abstractNumId w:val="6"/>
  </w:num>
  <w:num w:numId="18">
    <w:abstractNumId w:val="5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493"/>
    <w:rsid w:val="00047FD5"/>
    <w:rsid w:val="00071CF2"/>
    <w:rsid w:val="00085364"/>
    <w:rsid w:val="00090CE4"/>
    <w:rsid w:val="000B5011"/>
    <w:rsid w:val="000C016F"/>
    <w:rsid w:val="000C133F"/>
    <w:rsid w:val="000C75E6"/>
    <w:rsid w:val="000D3723"/>
    <w:rsid w:val="000E19DF"/>
    <w:rsid w:val="001703DC"/>
    <w:rsid w:val="001A3630"/>
    <w:rsid w:val="001D4B3A"/>
    <w:rsid w:val="001E0D42"/>
    <w:rsid w:val="00214AE2"/>
    <w:rsid w:val="00243031"/>
    <w:rsid w:val="0024733E"/>
    <w:rsid w:val="002635E0"/>
    <w:rsid w:val="002832CE"/>
    <w:rsid w:val="002E5714"/>
    <w:rsid w:val="002F3743"/>
    <w:rsid w:val="002F4992"/>
    <w:rsid w:val="002F67F3"/>
    <w:rsid w:val="00313EE1"/>
    <w:rsid w:val="0033508B"/>
    <w:rsid w:val="00377D91"/>
    <w:rsid w:val="00394182"/>
    <w:rsid w:val="003C0D88"/>
    <w:rsid w:val="00443F2F"/>
    <w:rsid w:val="004550AC"/>
    <w:rsid w:val="00456845"/>
    <w:rsid w:val="00471F14"/>
    <w:rsid w:val="004A2D8A"/>
    <w:rsid w:val="004B4CEA"/>
    <w:rsid w:val="00500649"/>
    <w:rsid w:val="00531643"/>
    <w:rsid w:val="005C54E8"/>
    <w:rsid w:val="005C5C9E"/>
    <w:rsid w:val="005E4888"/>
    <w:rsid w:val="00603D1E"/>
    <w:rsid w:val="006200FC"/>
    <w:rsid w:val="00653937"/>
    <w:rsid w:val="00654180"/>
    <w:rsid w:val="006D605C"/>
    <w:rsid w:val="007241E3"/>
    <w:rsid w:val="00724BE9"/>
    <w:rsid w:val="00756EDA"/>
    <w:rsid w:val="00783B8C"/>
    <w:rsid w:val="0079116F"/>
    <w:rsid w:val="0079487C"/>
    <w:rsid w:val="007A7AED"/>
    <w:rsid w:val="007B68B9"/>
    <w:rsid w:val="0080482A"/>
    <w:rsid w:val="00804D49"/>
    <w:rsid w:val="00816647"/>
    <w:rsid w:val="00837447"/>
    <w:rsid w:val="008414A9"/>
    <w:rsid w:val="00851182"/>
    <w:rsid w:val="00860D09"/>
    <w:rsid w:val="00885A14"/>
    <w:rsid w:val="00892394"/>
    <w:rsid w:val="008A209D"/>
    <w:rsid w:val="00940BEB"/>
    <w:rsid w:val="00956313"/>
    <w:rsid w:val="009A0EC2"/>
    <w:rsid w:val="00A76C94"/>
    <w:rsid w:val="00BC0D7E"/>
    <w:rsid w:val="00BF7A8B"/>
    <w:rsid w:val="00C02638"/>
    <w:rsid w:val="00C07F93"/>
    <w:rsid w:val="00DF78A8"/>
    <w:rsid w:val="00E303B7"/>
    <w:rsid w:val="00E60903"/>
    <w:rsid w:val="00E711AD"/>
    <w:rsid w:val="00E87B92"/>
    <w:rsid w:val="00EA2024"/>
    <w:rsid w:val="00EE3493"/>
    <w:rsid w:val="00F1246D"/>
    <w:rsid w:val="00F76DA4"/>
    <w:rsid w:val="00F84B40"/>
    <w:rsid w:val="00FF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3996BD"/>
  <w15:chartTrackingRefBased/>
  <w15:docId w15:val="{417B3BCF-5D76-4FF0-B192-26EEFBED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F4992"/>
    <w:pPr>
      <w:widowControl w:val="0"/>
    </w:pPr>
    <w:rPr>
      <w:szCs w:val="24"/>
    </w:rPr>
  </w:style>
  <w:style w:type="paragraph" w:styleId="1">
    <w:name w:val="heading 1"/>
    <w:basedOn w:val="a0"/>
    <w:next w:val="a0"/>
    <w:link w:val="10"/>
    <w:uiPriority w:val="9"/>
    <w:qFormat/>
    <w:rsid w:val="0083744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783B8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-12pt">
    <w:name w:val="樣式1-單行12pt"/>
    <w:basedOn w:val="a0"/>
    <w:link w:val="1-12pt0"/>
    <w:qFormat/>
    <w:rsid w:val="00654180"/>
    <w:pPr>
      <w:widowControl/>
    </w:pPr>
    <w:rPr>
      <w:rFonts w:ascii="Times New Roman" w:eastAsia="標楷體" w:hAnsi="Times New Roman" w:cs="Times New Roman"/>
      <w:color w:val="1E1E1E"/>
      <w:kern w:val="36"/>
    </w:rPr>
  </w:style>
  <w:style w:type="character" w:customStyle="1" w:styleId="1-12pt0">
    <w:name w:val="樣式1-單行12pt 字元"/>
    <w:basedOn w:val="a1"/>
    <w:link w:val="1-12pt"/>
    <w:rsid w:val="00654180"/>
    <w:rPr>
      <w:rFonts w:ascii="Times New Roman" w:eastAsia="標楷體" w:hAnsi="Times New Roman" w:cs="Times New Roman"/>
      <w:color w:val="1E1E1E"/>
      <w:kern w:val="36"/>
      <w:szCs w:val="24"/>
    </w:rPr>
  </w:style>
  <w:style w:type="paragraph" w:customStyle="1" w:styleId="1-green-underline">
    <w:name w:val="標題1-green-underline"/>
    <w:basedOn w:val="1"/>
    <w:link w:val="1-green-underline0"/>
    <w:autoRedefine/>
    <w:qFormat/>
    <w:rsid w:val="0024733E"/>
    <w:pPr>
      <w:pBdr>
        <w:bottom w:val="single" w:sz="4" w:space="1" w:color="auto"/>
      </w:pBdr>
      <w:spacing w:before="0" w:after="0" w:line="240" w:lineRule="auto"/>
    </w:pPr>
    <w:rPr>
      <w:rFonts w:ascii="Times New Roman" w:eastAsia="標楷體" w:hAnsi="Times New Roman" w:cs="Times New Roman"/>
      <w:sz w:val="32"/>
      <w:szCs w:val="32"/>
      <w:shd w:val="clear" w:color="auto" w:fill="E2EFD9" w:themeFill="accent6" w:themeFillTint="33"/>
    </w:rPr>
  </w:style>
  <w:style w:type="character" w:customStyle="1" w:styleId="1-green-underline0">
    <w:name w:val="標題1-green-underline 字元"/>
    <w:basedOn w:val="a1"/>
    <w:link w:val="1-green-underline"/>
    <w:rsid w:val="0024733E"/>
    <w:rPr>
      <w:rFonts w:ascii="Times New Roman" w:eastAsia="標楷體" w:hAnsi="Times New Roman" w:cs="Times New Roman"/>
      <w:b/>
      <w:bCs/>
      <w:kern w:val="52"/>
      <w:sz w:val="32"/>
      <w:szCs w:val="32"/>
    </w:rPr>
  </w:style>
  <w:style w:type="paragraph" w:customStyle="1" w:styleId="-14">
    <w:name w:val="樣式-標楷14粗體"/>
    <w:basedOn w:val="a0"/>
    <w:link w:val="-140"/>
    <w:qFormat/>
    <w:rsid w:val="000C75E6"/>
    <w:pPr>
      <w:widowControl/>
    </w:pPr>
    <w:rPr>
      <w:rFonts w:ascii="Times New Roman" w:eastAsia="標楷體" w:hAnsi="Times New Roman" w:cs="Times New Roman"/>
      <w:b/>
      <w:kern w:val="0"/>
      <w:sz w:val="28"/>
    </w:rPr>
  </w:style>
  <w:style w:type="character" w:customStyle="1" w:styleId="-140">
    <w:name w:val="樣式-標楷14粗體 字元"/>
    <w:basedOn w:val="a1"/>
    <w:link w:val="-14"/>
    <w:rsid w:val="000C75E6"/>
    <w:rPr>
      <w:rFonts w:ascii="Times New Roman" w:eastAsia="標楷體" w:hAnsi="Times New Roman" w:cs="Times New Roman"/>
      <w:b/>
      <w:kern w:val="0"/>
      <w:sz w:val="28"/>
      <w:szCs w:val="24"/>
    </w:rPr>
  </w:style>
  <w:style w:type="paragraph" w:customStyle="1" w:styleId="2-">
    <w:name w:val="標題2-標楷單行間距"/>
    <w:basedOn w:val="2"/>
    <w:link w:val="2-0"/>
    <w:qFormat/>
    <w:rsid w:val="00724BE9"/>
    <w:pPr>
      <w:keepNext w:val="0"/>
      <w:widowControl/>
      <w:spacing w:line="240" w:lineRule="auto"/>
    </w:pPr>
    <w:rPr>
      <w:rFonts w:ascii="Times New Roman" w:eastAsia="標楷體" w:hAnsi="Times New Roman" w:cs="Times New Roman"/>
      <w:kern w:val="0"/>
      <w:sz w:val="28"/>
      <w:szCs w:val="36"/>
    </w:rPr>
  </w:style>
  <w:style w:type="character" w:customStyle="1" w:styleId="2-0">
    <w:name w:val="標題2-標楷單行間距 字元"/>
    <w:basedOn w:val="20"/>
    <w:link w:val="2-"/>
    <w:rsid w:val="00724BE9"/>
    <w:rPr>
      <w:rFonts w:ascii="Times New Roman" w:eastAsia="標楷體" w:hAnsi="Times New Roman" w:cs="Times New Roman"/>
      <w:b/>
      <w:bCs/>
      <w:kern w:val="0"/>
      <w:sz w:val="28"/>
      <w:szCs w:val="36"/>
    </w:rPr>
  </w:style>
  <w:style w:type="character" w:customStyle="1" w:styleId="20">
    <w:name w:val="標題 2 字元"/>
    <w:basedOn w:val="a1"/>
    <w:link w:val="2"/>
    <w:uiPriority w:val="9"/>
    <w:rsid w:val="00783B8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10">
    <w:name w:val="標題 1 字元"/>
    <w:basedOn w:val="a1"/>
    <w:link w:val="1"/>
    <w:uiPriority w:val="9"/>
    <w:rsid w:val="0083744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H2-14">
    <w:name w:val="H2-14"/>
    <w:basedOn w:val="2"/>
    <w:link w:val="H2-140"/>
    <w:qFormat/>
    <w:rsid w:val="00E60903"/>
    <w:pPr>
      <w:keepNext w:val="0"/>
      <w:widowControl/>
      <w:pBdr>
        <w:bottom w:val="single" w:sz="4" w:space="1" w:color="auto"/>
      </w:pBdr>
      <w:shd w:val="clear" w:color="auto" w:fill="E2EFD9" w:themeFill="accent6" w:themeFillTint="33"/>
      <w:spacing w:line="240" w:lineRule="auto"/>
    </w:pPr>
    <w:rPr>
      <w:rFonts w:ascii="Times New Roman" w:eastAsia="標楷體" w:hAnsi="Times New Roman" w:cs="Times New Roman"/>
      <w:b w:val="0"/>
      <w:kern w:val="0"/>
      <w:sz w:val="28"/>
      <w:szCs w:val="36"/>
      <w:shd w:val="clear" w:color="auto" w:fill="E2EFD9" w:themeFill="accent6" w:themeFillTint="33"/>
    </w:rPr>
  </w:style>
  <w:style w:type="character" w:customStyle="1" w:styleId="H2-140">
    <w:name w:val="H2-14 字元"/>
    <w:basedOn w:val="20"/>
    <w:link w:val="H2-14"/>
    <w:rsid w:val="00E60903"/>
    <w:rPr>
      <w:rFonts w:ascii="Times New Roman" w:eastAsia="標楷體" w:hAnsi="Times New Roman" w:cs="Times New Roman"/>
      <w:b w:val="0"/>
      <w:bCs/>
      <w:kern w:val="0"/>
      <w:sz w:val="28"/>
      <w:szCs w:val="36"/>
      <w:shd w:val="clear" w:color="auto" w:fill="E2EFD9" w:themeFill="accent6" w:themeFillTint="33"/>
    </w:rPr>
  </w:style>
  <w:style w:type="paragraph" w:customStyle="1" w:styleId="H1-16">
    <w:name w:val="H1-16"/>
    <w:basedOn w:val="1"/>
    <w:link w:val="H1-160"/>
    <w:qFormat/>
    <w:rsid w:val="007A7AED"/>
    <w:pPr>
      <w:spacing w:before="0" w:after="0" w:line="240" w:lineRule="auto"/>
    </w:pPr>
    <w:rPr>
      <w:rFonts w:ascii="Times New Roman" w:eastAsia="標楷體" w:hAnsi="Times New Roman"/>
      <w:sz w:val="32"/>
    </w:rPr>
  </w:style>
  <w:style w:type="character" w:customStyle="1" w:styleId="H1-160">
    <w:name w:val="H1-16 字元"/>
    <w:basedOn w:val="10"/>
    <w:link w:val="H1-16"/>
    <w:rsid w:val="007A7AED"/>
    <w:rPr>
      <w:rFonts w:ascii="Times New Roman" w:eastAsia="標楷體" w:hAnsi="Times New Roman" w:cstheme="majorBidi"/>
      <w:b/>
      <w:bCs/>
      <w:kern w:val="52"/>
      <w:sz w:val="32"/>
      <w:szCs w:val="52"/>
    </w:rPr>
  </w:style>
  <w:style w:type="paragraph" w:customStyle="1" w:styleId="12">
    <w:name w:val="標楷單行12"/>
    <w:basedOn w:val="a0"/>
    <w:link w:val="120"/>
    <w:qFormat/>
    <w:rsid w:val="002F67F3"/>
    <w:rPr>
      <w:rFonts w:ascii="Times New Roman" w:eastAsia="標楷體" w:hAnsi="Times New Roman" w:cs="Times New Roman"/>
      <w:kern w:val="36"/>
      <w:sz w:val="32"/>
      <w:szCs w:val="32"/>
    </w:rPr>
  </w:style>
  <w:style w:type="character" w:customStyle="1" w:styleId="120">
    <w:name w:val="標楷單行12 字元"/>
    <w:basedOn w:val="H1-160"/>
    <w:link w:val="12"/>
    <w:rsid w:val="002F67F3"/>
    <w:rPr>
      <w:rFonts w:ascii="Times New Roman" w:eastAsia="標楷體" w:hAnsi="Times New Roman" w:cs="Times New Roman"/>
      <w:b w:val="0"/>
      <w:bCs w:val="0"/>
      <w:kern w:val="36"/>
      <w:sz w:val="32"/>
      <w:szCs w:val="32"/>
    </w:rPr>
  </w:style>
  <w:style w:type="paragraph" w:customStyle="1" w:styleId="a4">
    <w:name w:val="標楷"/>
    <w:basedOn w:val="a0"/>
    <w:link w:val="a5"/>
    <w:qFormat/>
    <w:rsid w:val="00816647"/>
    <w:rPr>
      <w:rFonts w:eastAsia="標楷體"/>
    </w:rPr>
  </w:style>
  <w:style w:type="character" w:customStyle="1" w:styleId="a5">
    <w:name w:val="標楷 字元"/>
    <w:basedOn w:val="a1"/>
    <w:link w:val="a4"/>
    <w:rsid w:val="00816647"/>
    <w:rPr>
      <w:rFonts w:eastAsia="標楷體"/>
      <w:szCs w:val="24"/>
    </w:rPr>
  </w:style>
  <w:style w:type="paragraph" w:customStyle="1" w:styleId="font12-Bblue">
    <w:name w:val="font12-B+blue"/>
    <w:basedOn w:val="1-12pt"/>
    <w:link w:val="font12-Bblue0"/>
    <w:qFormat/>
    <w:rsid w:val="00500649"/>
    <w:rPr>
      <w:rFonts w:ascii="Segoe UI" w:hAnsi="Segoe UI" w:cs="Segoe UI"/>
      <w:b/>
      <w:bCs/>
      <w:color w:val="0070C0"/>
    </w:rPr>
  </w:style>
  <w:style w:type="character" w:customStyle="1" w:styleId="font12-Bblue0">
    <w:name w:val="font12-B+blue 字元"/>
    <w:basedOn w:val="1-12pt0"/>
    <w:link w:val="font12-Bblue"/>
    <w:rsid w:val="00500649"/>
    <w:rPr>
      <w:rFonts w:ascii="Segoe UI" w:eastAsia="標楷體" w:hAnsi="Segoe UI" w:cs="Segoe UI"/>
      <w:b/>
      <w:bCs/>
      <w:color w:val="0070C0"/>
      <w:kern w:val="36"/>
      <w:szCs w:val="24"/>
    </w:rPr>
  </w:style>
  <w:style w:type="paragraph" w:customStyle="1" w:styleId="160">
    <w:name w:val="標楷16"/>
    <w:basedOn w:val="a0"/>
    <w:link w:val="161"/>
    <w:qFormat/>
    <w:rsid w:val="008414A9"/>
    <w:rPr>
      <w:rFonts w:eastAsia="標楷體"/>
      <w:sz w:val="32"/>
    </w:rPr>
  </w:style>
  <w:style w:type="character" w:customStyle="1" w:styleId="161">
    <w:name w:val="標楷16 字元"/>
    <w:basedOn w:val="a1"/>
    <w:link w:val="160"/>
    <w:rsid w:val="008414A9"/>
    <w:rPr>
      <w:rFonts w:eastAsia="標楷體"/>
      <w:sz w:val="32"/>
    </w:rPr>
  </w:style>
  <w:style w:type="paragraph" w:customStyle="1" w:styleId="font12-B">
    <w:name w:val="font12-B+櫻鼠"/>
    <w:basedOn w:val="1-12pt"/>
    <w:link w:val="font12-B0"/>
    <w:qFormat/>
    <w:rsid w:val="00816647"/>
    <w:rPr>
      <w:rFonts w:ascii="Segoe UI" w:eastAsia="標楷體-櫻鼠" w:hAnsi="Segoe UI" w:cs="Segoe UI"/>
      <w:b/>
      <w:bCs/>
      <w:color w:val="AA9B93"/>
    </w:rPr>
  </w:style>
  <w:style w:type="character" w:customStyle="1" w:styleId="font12-B0">
    <w:name w:val="font12-B+櫻鼠 字元"/>
    <w:basedOn w:val="1-12pt0"/>
    <w:link w:val="font12-B"/>
    <w:rsid w:val="00816647"/>
    <w:rPr>
      <w:rFonts w:ascii="Segoe UI" w:eastAsia="標楷體-櫻鼠" w:hAnsi="Segoe UI" w:cs="Segoe UI"/>
      <w:b/>
      <w:bCs/>
      <w:color w:val="AA9B93"/>
      <w:kern w:val="36"/>
      <w:szCs w:val="24"/>
    </w:rPr>
  </w:style>
  <w:style w:type="paragraph" w:customStyle="1" w:styleId="font12-green">
    <w:name w:val="font12-green"/>
    <w:basedOn w:val="a0"/>
    <w:next w:val="a0"/>
    <w:link w:val="font12-green0"/>
    <w:autoRedefine/>
    <w:qFormat/>
    <w:rsid w:val="00443F2F"/>
    <w:pPr>
      <w:widowControl/>
      <w:pBdr>
        <w:top w:val="single" w:sz="2" w:space="0" w:color="E5E7EB"/>
        <w:left w:val="single" w:sz="2" w:space="0" w:color="E5E7EB"/>
        <w:bottom w:val="single" w:sz="2" w:space="0" w:color="E5E7EB"/>
        <w:right w:val="single" w:sz="2" w:space="0" w:color="E5E7EB"/>
      </w:pBdr>
      <w:outlineLvl w:val="2"/>
    </w:pPr>
    <w:rPr>
      <w:rFonts w:ascii="Times New Roman" w:eastAsia="標楷體" w:hAnsi="Times New Roman" w:cs="Times New Roman"/>
      <w:b/>
      <w:bCs/>
      <w:color w:val="227D51"/>
      <w:kern w:val="0"/>
      <w:szCs w:val="27"/>
    </w:rPr>
  </w:style>
  <w:style w:type="character" w:customStyle="1" w:styleId="font12-green0">
    <w:name w:val="font12-green 字元"/>
    <w:basedOn w:val="a1"/>
    <w:link w:val="font12-green"/>
    <w:rsid w:val="00443F2F"/>
    <w:rPr>
      <w:rFonts w:ascii="Times New Roman" w:eastAsia="標楷體" w:hAnsi="Times New Roman" w:cs="Times New Roman"/>
      <w:b/>
      <w:bCs/>
      <w:color w:val="227D51"/>
      <w:kern w:val="0"/>
      <w:szCs w:val="27"/>
    </w:rPr>
  </w:style>
  <w:style w:type="paragraph" w:customStyle="1" w:styleId="a6">
    <w:name w:val="標楷單"/>
    <w:basedOn w:val="a0"/>
    <w:link w:val="a7"/>
    <w:qFormat/>
    <w:rsid w:val="00956313"/>
    <w:rPr>
      <w:rFonts w:eastAsia="標楷體"/>
    </w:rPr>
  </w:style>
  <w:style w:type="character" w:customStyle="1" w:styleId="a7">
    <w:name w:val="標楷單 字元"/>
    <w:basedOn w:val="a1"/>
    <w:link w:val="a6"/>
    <w:rsid w:val="00956313"/>
    <w:rPr>
      <w:rFonts w:eastAsia="標楷體"/>
      <w:szCs w:val="24"/>
    </w:rPr>
  </w:style>
  <w:style w:type="paragraph" w:customStyle="1" w:styleId="16">
    <w:name w:val="標楷單行16"/>
    <w:basedOn w:val="a0"/>
    <w:next w:val="a0"/>
    <w:link w:val="162"/>
    <w:autoRedefine/>
    <w:qFormat/>
    <w:rsid w:val="004A2D8A"/>
    <w:pPr>
      <w:widowControl/>
      <w:numPr>
        <w:numId w:val="5"/>
      </w:numPr>
      <w:ind w:left="482" w:hanging="482"/>
    </w:pPr>
    <w:rPr>
      <w:rFonts w:ascii="Times New Roman" w:eastAsia="標楷體" w:hAnsi="Times New Roman" w:cs="Times New Roman"/>
      <w:b/>
      <w:bCs/>
      <w:kern w:val="36"/>
      <w:sz w:val="32"/>
      <w:szCs w:val="32"/>
    </w:rPr>
  </w:style>
  <w:style w:type="character" w:customStyle="1" w:styleId="162">
    <w:name w:val="標楷單行16 字元"/>
    <w:basedOn w:val="H1-160"/>
    <w:link w:val="16"/>
    <w:rsid w:val="004A2D8A"/>
    <w:rPr>
      <w:rFonts w:ascii="Times New Roman" w:eastAsia="標楷體" w:hAnsi="Times New Roman" w:cs="Times New Roman"/>
      <w:b/>
      <w:bCs/>
      <w:kern w:val="36"/>
      <w:sz w:val="32"/>
      <w:szCs w:val="32"/>
    </w:rPr>
  </w:style>
  <w:style w:type="paragraph" w:customStyle="1" w:styleId="121">
    <w:name w:val="標楷單12"/>
    <w:basedOn w:val="a0"/>
    <w:link w:val="122"/>
    <w:qFormat/>
    <w:rsid w:val="00E303B7"/>
    <w:rPr>
      <w:rFonts w:eastAsia="標楷體"/>
    </w:rPr>
  </w:style>
  <w:style w:type="character" w:customStyle="1" w:styleId="122">
    <w:name w:val="標楷單12 字元"/>
    <w:basedOn w:val="a1"/>
    <w:link w:val="121"/>
    <w:rsid w:val="00E303B7"/>
    <w:rPr>
      <w:rFonts w:eastAsia="標楷體"/>
      <w:szCs w:val="24"/>
    </w:rPr>
  </w:style>
  <w:style w:type="paragraph" w:customStyle="1" w:styleId="font12-bluebg">
    <w:name w:val="font12-blue+bg"/>
    <w:basedOn w:val="a0"/>
    <w:link w:val="font12-bluebg0"/>
    <w:qFormat/>
    <w:rsid w:val="00377D91"/>
    <w:pPr>
      <w:shd w:val="clear" w:color="auto" w:fill="FFF2CC" w:themeFill="accent4" w:themeFillTint="33"/>
    </w:pPr>
    <w:rPr>
      <w:rFonts w:eastAsia="標楷體"/>
    </w:rPr>
  </w:style>
  <w:style w:type="character" w:customStyle="1" w:styleId="font12-bluebg0">
    <w:name w:val="font12-blue+bg 字元"/>
    <w:basedOn w:val="a1"/>
    <w:link w:val="font12-bluebg"/>
    <w:rsid w:val="00377D91"/>
    <w:rPr>
      <w:rFonts w:eastAsia="標楷體"/>
      <w:shd w:val="clear" w:color="auto" w:fill="FFF2CC" w:themeFill="accent4" w:themeFillTint="33"/>
    </w:rPr>
  </w:style>
  <w:style w:type="paragraph" w:customStyle="1" w:styleId="font12-pink">
    <w:name w:val="font12-pink"/>
    <w:basedOn w:val="a0"/>
    <w:next w:val="a0"/>
    <w:link w:val="font12-pink0"/>
    <w:qFormat/>
    <w:rsid w:val="00885A14"/>
    <w:pPr>
      <w:widowControl/>
    </w:pPr>
    <w:rPr>
      <w:rFonts w:ascii="Times New Roman" w:eastAsia="標楷體" w:hAnsi="Times New Roman" w:cs="新細明體"/>
      <w:b/>
      <w:bCs/>
      <w:kern w:val="0"/>
      <w:shd w:val="clear" w:color="auto" w:fill="F9E1FB"/>
    </w:rPr>
  </w:style>
  <w:style w:type="character" w:customStyle="1" w:styleId="font12-pink0">
    <w:name w:val="font12-pink 字元"/>
    <w:basedOn w:val="122"/>
    <w:link w:val="font12-pink"/>
    <w:rsid w:val="00885A14"/>
    <w:rPr>
      <w:rFonts w:ascii="Times New Roman" w:eastAsia="標楷體" w:hAnsi="Times New Roman" w:cs="新細明體"/>
      <w:b/>
      <w:bCs/>
      <w:kern w:val="0"/>
      <w:szCs w:val="24"/>
    </w:rPr>
  </w:style>
  <w:style w:type="paragraph" w:customStyle="1" w:styleId="font12-darkblue">
    <w:name w:val="font12-dark blue"/>
    <w:basedOn w:val="a0"/>
    <w:next w:val="a0"/>
    <w:link w:val="font12-darkblue0"/>
    <w:qFormat/>
    <w:rsid w:val="00851182"/>
    <w:pPr>
      <w:widowControl/>
    </w:pPr>
    <w:rPr>
      <w:rFonts w:ascii="Times New Roman" w:eastAsia="標楷體" w:hAnsi="Times New Roman" w:cs="新細明體"/>
      <w:b/>
      <w:color w:val="002060"/>
      <w:kern w:val="0"/>
    </w:rPr>
  </w:style>
  <w:style w:type="character" w:customStyle="1" w:styleId="font12-darkblue0">
    <w:name w:val="font12-dark blue 字元"/>
    <w:basedOn w:val="font12-green0"/>
    <w:link w:val="font12-darkblue"/>
    <w:rsid w:val="00851182"/>
    <w:rPr>
      <w:rFonts w:ascii="Times New Roman" w:eastAsia="標楷體" w:hAnsi="Times New Roman" w:cs="新細明體"/>
      <w:b/>
      <w:bCs w:val="0"/>
      <w:color w:val="002060"/>
      <w:kern w:val="0"/>
      <w:szCs w:val="24"/>
    </w:rPr>
  </w:style>
  <w:style w:type="paragraph" w:customStyle="1" w:styleId="a">
    <w:name w:val="清單Ａ"/>
    <w:basedOn w:val="a8"/>
    <w:link w:val="a9"/>
    <w:qFormat/>
    <w:rsid w:val="00851182"/>
    <w:pPr>
      <w:numPr>
        <w:numId w:val="7"/>
      </w:numPr>
      <w:spacing w:before="100" w:beforeAutospacing="1" w:after="100" w:afterAutospacing="1"/>
      <w:ind w:leftChars="0" w:left="482" w:hanging="482"/>
    </w:pPr>
    <w:rPr>
      <w:rFonts w:ascii="Times New Roman" w:eastAsia="標楷體" w:hAnsi="Times New Roman" w:cs="Times New Roman"/>
      <w:b/>
      <w:bCs/>
      <w:color w:val="0070C0"/>
    </w:rPr>
  </w:style>
  <w:style w:type="character" w:customStyle="1" w:styleId="a9">
    <w:name w:val="清單Ａ 字元"/>
    <w:basedOn w:val="a1"/>
    <w:link w:val="a"/>
    <w:rsid w:val="00851182"/>
    <w:rPr>
      <w:rFonts w:ascii="Times New Roman" w:eastAsia="標楷體" w:hAnsi="Times New Roman" w:cs="Times New Roman"/>
      <w:b/>
      <w:bCs/>
      <w:color w:val="0070C0"/>
      <w:szCs w:val="24"/>
    </w:rPr>
  </w:style>
  <w:style w:type="paragraph" w:styleId="a8">
    <w:name w:val="List Paragraph"/>
    <w:basedOn w:val="a0"/>
    <w:uiPriority w:val="34"/>
    <w:qFormat/>
    <w:rsid w:val="00851182"/>
    <w:pPr>
      <w:ind w:leftChars="200" w:left="480"/>
    </w:pPr>
  </w:style>
  <w:style w:type="paragraph" w:styleId="aa">
    <w:name w:val="header"/>
    <w:basedOn w:val="a0"/>
    <w:link w:val="ab"/>
    <w:uiPriority w:val="99"/>
    <w:unhideWhenUsed/>
    <w:rsid w:val="00885A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1"/>
    <w:link w:val="aa"/>
    <w:uiPriority w:val="99"/>
    <w:rsid w:val="00885A14"/>
    <w:rPr>
      <w:sz w:val="20"/>
      <w:szCs w:val="20"/>
    </w:rPr>
  </w:style>
  <w:style w:type="paragraph" w:styleId="ac">
    <w:name w:val="footer"/>
    <w:basedOn w:val="a0"/>
    <w:link w:val="ad"/>
    <w:uiPriority w:val="99"/>
    <w:unhideWhenUsed/>
    <w:rsid w:val="00885A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1"/>
    <w:link w:val="ac"/>
    <w:uiPriority w:val="99"/>
    <w:rsid w:val="00885A14"/>
    <w:rPr>
      <w:sz w:val="20"/>
      <w:szCs w:val="20"/>
    </w:rPr>
  </w:style>
  <w:style w:type="paragraph" w:customStyle="1" w:styleId="163">
    <w:name w:val="標楷單16"/>
    <w:basedOn w:val="a0"/>
    <w:next w:val="a0"/>
    <w:link w:val="164"/>
    <w:autoRedefine/>
    <w:qFormat/>
    <w:rsid w:val="004A2D8A"/>
    <w:pPr>
      <w:widowControl/>
      <w:tabs>
        <w:tab w:val="num" w:pos="720"/>
      </w:tabs>
      <w:ind w:left="482" w:hanging="482"/>
    </w:pPr>
    <w:rPr>
      <w:rFonts w:ascii="Times New Roman" w:eastAsia="標楷體" w:hAnsi="Times New Roman" w:cs="Times New Roman"/>
      <w:b/>
      <w:bCs/>
      <w:kern w:val="36"/>
      <w:sz w:val="32"/>
      <w:szCs w:val="32"/>
    </w:rPr>
  </w:style>
  <w:style w:type="character" w:customStyle="1" w:styleId="164">
    <w:name w:val="標楷單16 字元"/>
    <w:basedOn w:val="H1-160"/>
    <w:link w:val="163"/>
    <w:rsid w:val="004A2D8A"/>
    <w:rPr>
      <w:rFonts w:ascii="Times New Roman" w:eastAsia="標楷體" w:hAnsi="Times New Roman" w:cs="Times New Roman"/>
      <w:b/>
      <w:bCs/>
      <w:kern w:val="36"/>
      <w:sz w:val="32"/>
      <w:szCs w:val="32"/>
    </w:rPr>
  </w:style>
  <w:style w:type="paragraph" w:customStyle="1" w:styleId="H2-141">
    <w:name w:val="H2-14標楷單自"/>
    <w:basedOn w:val="2"/>
    <w:next w:val="a0"/>
    <w:link w:val="H2-142"/>
    <w:qFormat/>
    <w:rsid w:val="004A2D8A"/>
    <w:pPr>
      <w:keepNext w:val="0"/>
      <w:widowControl/>
      <w:spacing w:after="100" w:afterAutospacing="1" w:line="240" w:lineRule="auto"/>
    </w:pPr>
    <w:rPr>
      <w:rFonts w:ascii="Times New Roman" w:eastAsia="標楷體" w:hAnsi="Times New Roman" w:cs="Times New Roman"/>
      <w:kern w:val="0"/>
      <w:sz w:val="28"/>
      <w:szCs w:val="36"/>
    </w:rPr>
  </w:style>
  <w:style w:type="character" w:customStyle="1" w:styleId="H2-142">
    <w:name w:val="H2-14標楷單自 字元"/>
    <w:basedOn w:val="20"/>
    <w:link w:val="H2-141"/>
    <w:rsid w:val="004A2D8A"/>
    <w:rPr>
      <w:rFonts w:ascii="Times New Roman" w:eastAsia="標楷體" w:hAnsi="Times New Roman" w:cs="Times New Roman"/>
      <w:b/>
      <w:bCs/>
      <w:kern w:val="0"/>
      <w:sz w:val="28"/>
      <w:szCs w:val="36"/>
    </w:rPr>
  </w:style>
  <w:style w:type="paragraph" w:customStyle="1" w:styleId="14">
    <w:name w:val="標楷14粗體"/>
    <w:basedOn w:val="a0"/>
    <w:link w:val="140"/>
    <w:qFormat/>
    <w:rsid w:val="002F67F3"/>
    <w:pPr>
      <w:widowControl/>
    </w:pPr>
    <w:rPr>
      <w:rFonts w:ascii="Times New Roman" w:eastAsia="標楷體" w:hAnsi="Times New Roman" w:cs="Times New Roman"/>
      <w:b/>
      <w:kern w:val="0"/>
      <w:sz w:val="28"/>
    </w:rPr>
  </w:style>
  <w:style w:type="character" w:customStyle="1" w:styleId="140">
    <w:name w:val="標楷14粗體 字元"/>
    <w:basedOn w:val="a1"/>
    <w:link w:val="14"/>
    <w:rsid w:val="002F67F3"/>
    <w:rPr>
      <w:rFonts w:ascii="Times New Roman" w:eastAsia="標楷體" w:hAnsi="Times New Roman" w:cs="Times New Roman"/>
      <w:b/>
      <w:kern w:val="0"/>
      <w:sz w:val="28"/>
      <w:szCs w:val="24"/>
    </w:rPr>
  </w:style>
  <w:style w:type="paragraph" w:customStyle="1" w:styleId="H2-">
    <w:name w:val="H2-標楷單自後"/>
    <w:basedOn w:val="2"/>
    <w:next w:val="a0"/>
    <w:link w:val="H2-0"/>
    <w:qFormat/>
    <w:rsid w:val="002F67F3"/>
    <w:pPr>
      <w:keepNext w:val="0"/>
      <w:widowControl/>
      <w:spacing w:after="100" w:afterAutospacing="1" w:line="240" w:lineRule="auto"/>
    </w:pPr>
    <w:rPr>
      <w:rFonts w:ascii="Times New Roman" w:eastAsia="標楷體" w:hAnsi="Times New Roman" w:cs="Times New Roman"/>
      <w:kern w:val="0"/>
      <w:sz w:val="28"/>
      <w:szCs w:val="36"/>
    </w:rPr>
  </w:style>
  <w:style w:type="character" w:customStyle="1" w:styleId="H2-0">
    <w:name w:val="H2-標楷單自後 字元"/>
    <w:basedOn w:val="20"/>
    <w:link w:val="H2-"/>
    <w:rsid w:val="002F67F3"/>
    <w:rPr>
      <w:rFonts w:ascii="Times New Roman" w:eastAsia="標楷體" w:hAnsi="Times New Roman" w:cs="Times New Roman"/>
      <w:b/>
      <w:bCs/>
      <w:kern w:val="0"/>
      <w:sz w:val="28"/>
      <w:szCs w:val="36"/>
    </w:rPr>
  </w:style>
  <w:style w:type="character" w:customStyle="1" w:styleId="fui-text">
    <w:name w:val="fui-text"/>
    <w:basedOn w:val="a1"/>
    <w:rsid w:val="00EE3493"/>
  </w:style>
  <w:style w:type="character" w:styleId="ae">
    <w:name w:val="Hyperlink"/>
    <w:basedOn w:val="a1"/>
    <w:uiPriority w:val="99"/>
    <w:unhideWhenUsed/>
    <w:rsid w:val="00EE3493"/>
    <w:rPr>
      <w:color w:val="0563C1" w:themeColor="hyperlink"/>
      <w:u w:val="single"/>
    </w:rPr>
  </w:style>
  <w:style w:type="character" w:styleId="af">
    <w:name w:val="Unresolved Mention"/>
    <w:basedOn w:val="a1"/>
    <w:uiPriority w:val="99"/>
    <w:semiHidden/>
    <w:unhideWhenUsed/>
    <w:rsid w:val="00EE3493"/>
    <w:rPr>
      <w:color w:val="605E5C"/>
      <w:shd w:val="clear" w:color="auto" w:fill="E1DFDD"/>
    </w:rPr>
  </w:style>
  <w:style w:type="character" w:customStyle="1" w:styleId="hpyhhmse9hmk5goplr9a5q">
    <w:name w:val="hpyhhmse9hmk5goplr9a5q=="/>
    <w:basedOn w:val="a1"/>
    <w:rsid w:val="00EE3493"/>
  </w:style>
  <w:style w:type="paragraph" w:styleId="af0">
    <w:name w:val="No Spacing"/>
    <w:uiPriority w:val="1"/>
    <w:qFormat/>
    <w:rsid w:val="00EE3493"/>
    <w:pPr>
      <w:widowControl w:val="0"/>
    </w:pPr>
  </w:style>
  <w:style w:type="table" w:styleId="af1">
    <w:name w:val="Table Grid"/>
    <w:basedOn w:val="a2"/>
    <w:uiPriority w:val="39"/>
    <w:rsid w:val="00071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cc16d0">
    <w:name w:val="___ccc16d0"/>
    <w:basedOn w:val="a0"/>
    <w:rsid w:val="0089239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styleId="Web">
    <w:name w:val="Normal (Web)"/>
    <w:basedOn w:val="a0"/>
    <w:uiPriority w:val="99"/>
    <w:unhideWhenUsed/>
    <w:rsid w:val="00EA202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styleId="HTML">
    <w:name w:val="HTML Preformatted"/>
    <w:basedOn w:val="a0"/>
    <w:link w:val="HTML0"/>
    <w:uiPriority w:val="99"/>
    <w:semiHidden/>
    <w:unhideWhenUsed/>
    <w:rsid w:val="003C0D8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1"/>
    <w:link w:val="HTML"/>
    <w:uiPriority w:val="99"/>
    <w:semiHidden/>
    <w:rsid w:val="003C0D88"/>
    <w:rPr>
      <w:rFonts w:ascii="細明體" w:eastAsia="細明體" w:hAnsi="細明體" w:cs="細明體"/>
      <w:kern w:val="0"/>
      <w:szCs w:val="24"/>
    </w:rPr>
  </w:style>
  <w:style w:type="character" w:customStyle="1" w:styleId="y2iqfc">
    <w:name w:val="y2iqfc"/>
    <w:basedOn w:val="a1"/>
    <w:rsid w:val="003C0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724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1104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2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6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208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4606">
          <w:marLeft w:val="18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04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1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201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41667">
          <w:marLeft w:val="18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44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5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3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00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99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0865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9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3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83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3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4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5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6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4518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0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62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1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13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05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4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3081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6059">
          <w:marLeft w:val="18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8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0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5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8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8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49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4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22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9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7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8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9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6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42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7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1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9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96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7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6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4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5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8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3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5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4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57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86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01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67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6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01158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6205">
          <w:marLeft w:val="18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9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2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68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6008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142371">
                      <w:marLeft w:val="180"/>
                      <w:marRight w:val="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77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8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831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1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77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6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8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ner\Documents\&#33258;&#35330;%20Office%20&#31684;&#26412;\&#33258;&#35330;&#27171;&#24335;1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自訂樣式1.dotx</Template>
  <TotalTime>10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</dc:creator>
  <cp:keywords/>
  <dc:description/>
  <cp:lastModifiedBy>redchamber '</cp:lastModifiedBy>
  <cp:revision>9</cp:revision>
  <dcterms:created xsi:type="dcterms:W3CDTF">2026-07-08T11:10:00Z</dcterms:created>
  <dcterms:modified xsi:type="dcterms:W3CDTF">2026-07-08T11:40:00Z</dcterms:modified>
</cp:coreProperties>
</file>